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1d244eb" w14:textId="1d244eb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560DB">
        <w:t>12</w:t>
      </w:r>
      <w:r w:rsidR="00F40027">
        <w:t>4</w:t>
      </w:r>
      <w:r w:rsidRPr="00F30D73">
        <w:t>/</w:t>
      </w:r>
      <w:r w:rsidR="00651E9B">
        <w:t>20</w:t>
      </w:r>
      <w:r w:rsidR="002B2A2A">
        <w:t>1</w:t>
      </w:r>
      <w:r w:rsidR="00F560DB">
        <w:t>9</w:t>
      </w:r>
      <w:r w:rsidR="00B30EDC">
        <w:t>-</w:t>
      </w:r>
      <w:r w:rsidR="002E22CE">
        <w:t>44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1A7947" w:rsidR="00F560DB">
        <w:t>BARBA IVE  d.o.o. u stečaju, Zadar, Šibenska 11 a, OIB: 91034799473</w:t>
      </w:r>
      <w:r w:rsidR="00F30D73">
        <w:t>,</w:t>
      </w:r>
      <w:r w:rsidRPr="00F24E03">
        <w:t xml:space="preserve"> </w:t>
      </w:r>
      <w:r w:rsidR="002E22CE">
        <w:t>9</w:t>
      </w:r>
      <w:r w:rsidR="00651E9B">
        <w:t xml:space="preserve">. </w:t>
      </w:r>
      <w:r w:rsidR="002E22CE">
        <w:t>prosinca</w:t>
      </w:r>
      <w:r w:rsidR="002950DD">
        <w:t xml:space="preserve">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4D5B52">
        <w:t>9</w:t>
      </w:r>
      <w:r w:rsidR="00651E9B">
        <w:t>,</w:t>
      </w:r>
      <w:r w:rsidR="004D5B52">
        <w:t>25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60DB">
      <w:pPr>
        <w:jc w:val="both"/>
      </w:pPr>
      <w:r>
        <w:t>Utvrđuje se da je nazočan</w:t>
      </w:r>
      <w:r w:rsidR="002316EC">
        <w:t xml:space="preserve"> </w:t>
      </w:r>
      <w:r>
        <w:t>Ivica Matas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F560DB" w:rsidP="009E003C" w:rsidRDefault="00F560DB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40027" w:rsidP="00542926" w:rsidRDefault="00542926">
      <w:pPr>
        <w:pStyle w:val="Odlomakpopisa"/>
        <w:numPr>
          <w:ilvl w:val="0"/>
          <w:numId w:val="26"/>
        </w:numPr>
        <w:jc w:val="both"/>
      </w:pPr>
      <w:r>
        <w:t xml:space="preserve">za </w:t>
      </w:r>
      <w:r w:rsidR="004D5B52">
        <w:t>ERSTE BANAK Sara Tadić odvjetnička vježbenica u O.D. Marinović i partneri po zamjeničkoj punomoći</w:t>
      </w:r>
    </w:p>
    <w:p w:rsidR="00B958AD" w:rsidP="004D5B52" w:rsidRDefault="00B958AD">
      <w:pPr>
        <w:jc w:val="both"/>
      </w:pPr>
    </w:p>
    <w:p w:rsidR="004D5B52" w:rsidP="004D5B52" w:rsidRDefault="004D5B52">
      <w:pPr>
        <w:jc w:val="both"/>
      </w:pPr>
      <w:r>
        <w:t>Sud utvrđuje da je stečajni upravitelj podneskom izvijestio sud da ga je razlučni vjerovnik ERSTE &amp; STEIERMARKISCHE BANK d.d. informirao da nije suglasan sa izmjenama uvjeta ugovora o zakupu broda što je dnevni red skupštine. Ujedno je stečajni upravitelj predložio da se skupština ne održi obzirom na izvjestan ishod glasovanja.</w:t>
      </w:r>
    </w:p>
    <w:p w:rsidR="004D5B52" w:rsidP="004D5B52" w:rsidRDefault="004D5B52">
      <w:pPr>
        <w:jc w:val="both"/>
      </w:pPr>
    </w:p>
    <w:p w:rsidR="004D5B52" w:rsidP="004D5B52" w:rsidRDefault="004D5B52">
      <w:pPr>
        <w:jc w:val="both"/>
      </w:pPr>
      <w:r>
        <w:t>Zamjenica punomoćnika ERSTE &amp; STEIERMARKISCHE BANK d.d. navodi da nije suglasna s prijedlogom stečajnog upravitelja za izmjenom uvjeta zakupa broda.</w:t>
      </w:r>
    </w:p>
    <w:p w:rsidR="00F560DB" w:rsidP="00F96D5F" w:rsidRDefault="00F560DB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3F6557">
        <w:t>9</w:t>
      </w:r>
      <w:r w:rsidR="00651E9B">
        <w:t>,</w:t>
      </w:r>
      <w:r w:rsidR="004D5B52">
        <w:t>30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4D5B52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DA5330">
      <w:t>114</w:t>
    </w:r>
    <w:r w:rsidRPr="00F30D73" w:rsidR="002316EC">
      <w:t>/</w:t>
    </w:r>
    <w:r w:rsidR="00A65177">
      <w:t>1</w:t>
    </w:r>
    <w:r w:rsidR="00DA5330">
      <w:t>8</w:t>
    </w:r>
    <w:r w:rsidR="00A65177">
      <w:t>-</w:t>
    </w:r>
    <w:r w:rsidR="00F71208">
      <w:t>1</w:t>
    </w:r>
    <w:r w:rsidR="009572B8">
      <w:t>70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2"/>
  </w:num>
  <w:num w:numId="12">
    <w:abstractNumId w:val="13"/>
  </w:num>
  <w:num w:numId="13">
    <w:abstractNumId w:val="25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2"/>
  </w:num>
  <w:num w:numId="23">
    <w:abstractNumId w:val="11"/>
  </w:num>
  <w:num w:numId="24">
    <w:abstractNumId w:val="19"/>
  </w:num>
  <w:num w:numId="25">
    <w:abstractNumId w:val="9"/>
  </w:num>
  <w:num w:numId="26">
    <w:abstractNumId w:val="1"/>
  </w:num>
  <w:num w:numId="27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368B4"/>
    <w:rsid w:val="00251190"/>
    <w:rsid w:val="00261D5E"/>
    <w:rsid w:val="002632FB"/>
    <w:rsid w:val="00293FE2"/>
    <w:rsid w:val="002950DD"/>
    <w:rsid w:val="002B2A2A"/>
    <w:rsid w:val="002E22CE"/>
    <w:rsid w:val="002F2B7F"/>
    <w:rsid w:val="00314050"/>
    <w:rsid w:val="00325049"/>
    <w:rsid w:val="00350A4A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5B52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386F"/>
    <w:rsid w:val="005F0790"/>
    <w:rsid w:val="005F1A1A"/>
    <w:rsid w:val="005F28DE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368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68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68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68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68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St-124/2019-45</izvorni_sadrzaj>
    <derivirana_varijabla naziv="DomainObject.Zapisnik.Oznaka_1">St-124/2019-45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IVE d.o.o. za turizam, usluge i djelatnosti turističke agencije</izvorni_sadrzaj>
    <derivirana_varijabla naziv="DomainObject.Predmet.ProtustrankaFormated_1">  BARBA IVE d.o.o. za turizam, usluge i djelatnosti turističke agencije</derivirana_varijabla>
  </DomainObject.Predmet.ProtustrankaFormated>
  <DomainObject.Predmet.ProtustrankaFormatedOIB>
    <izvorni_sadrzaj>  BARBA IVE d.o.o. za turizam, usluge i djelatnosti turističke agencije, OIB 91034799473</izvorni_sadrzaj>
    <derivirana_varijabla naziv="DomainObject.Predmet.ProtustrankaFormatedOIB_1">  BARBA IVE d.o.o. za turizam, usluge i djelatnosti turističke agencije, OIB 91034799473</derivirana_varijabla>
  </DomainObject.Predmet.ProtustrankaFormatedOIB>
  <DomainObject.Predmet.ProtustrankaFormatedWithAdress>
    <izvorni_sadrzaj> BARBA IVE d.o.o. za turizam, usluge i djelatnosti turističke agencije, Šibenska 11/a, 23000 Zadar</izvorni_sadrzaj>
    <derivirana_varijabla naziv="DomainObject.Predmet.ProtustrankaFormatedWithAdress_1"> BARBA IVE d.o.o. za turizam, usluge i djelatnosti turističke agencije, Šibenska 11/a, 23000 Zadar</derivirana_varijabla>
  </DomainObject.Predmet.ProtustrankaFormatedWithAdress>
  <DomainObject.Predmet.ProtustrankaFormatedWithAdressOIB>
    <izvorni_sadrzaj> BARBA IVE d.o.o. za turizam, usluge i djelatnosti turističke agencije, OIB 91034799473, Šibenska 11/a, 23000 Zadar</izvorni_sadrzaj>
    <derivirana_varijabla naziv="DomainObject.Predmet.ProtustrankaFormatedWithAdressOIB_1"> BARBA IVE d.o.o. za turizam, usluge i djelatnosti turističke agencije, OIB 91034799473, Šibenska 11/a, 23000 Zadar</derivirana_varijabla>
  </DomainObject.Predmet.ProtustrankaFormatedWithAdressOIB>
  <DomainObject.Predmet.ProtustrankaWithAdress>
    <izvorni_sadrzaj>BARBA IVE d.o.o. za turizam, usluge i djelatnosti turističke agencije Šibenska 11/a, 23000 Zadar</izvorni_sadrzaj>
    <derivirana_varijabla naziv="DomainObject.Predmet.ProtustrankaWithAdress_1">BARBA IVE d.o.o. za turizam, usluge i djelatnosti turističke agencije Šibenska 11/a, 23000 Zadar</derivirana_varijabla>
  </DomainObject.Predmet.ProtustrankaWithAdress>
  <DomainObject.Predmet.ProtustrankaWithAdressOIB>
    <izvorni_sadrzaj>BARBA IVE d.o.o. za turizam, usluge i djelatnosti turističke agencije, OIB 91034799473, Šibenska 11/a, 23000 Zadar</izvorni_sadrzaj>
    <derivirana_varijabla naziv="DomainObject.Predmet.ProtustrankaWithAdressOIB_1">BARBA IVE d.o.o. za turizam, usluge i djelatnosti turističke agencije, OIB 91034799473, Šibenska 11/a, 23000 Zadar</derivirana_varijabla>
  </DomainObject.Predmet.ProtustrankaWithAdressOIB>
  <DomainObject.Predmet.ProtustrankaNazivFormated>
    <izvorni_sadrzaj>BARBA IVE d.o.o. za turizam, usluge i djelatnosti turističke agencije</izvorni_sadrzaj>
    <derivirana_varijabla naziv="DomainObject.Predmet.ProtustrankaNazivFormated_1">BARBA IVE d.o.o. za turizam, usluge i djelatnosti turističke agencije</derivirana_varijabla>
  </DomainObject.Predmet.ProtustrankaNazivFormated>
  <DomainObject.Predmet.ProtustrankaNazivFormatedOIB>
    <izvorni_sadrzaj>BARBA IVE d.o.o. za turizam, usluge i djelatnosti turističke agencije, OIB 91034799473</izvorni_sadrzaj>
    <derivirana_varijabla naziv="DomainObject.Predmet.ProtustrankaNazivFormatedOIB_1">BARBA IVE d.o.o. za turizam, usluge i djelatnosti turističke agencije, OIB 91034799473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Mate Tolja</izvorni_sadrzaj>
    <derivirana_varijabla naziv="DomainObject.Predmet.StrankaFormated_1">  FINA; Mate Tolja</derivirana_varijabla>
  </DomainObject.Predmet.StrankaFormated>
  <DomainObject.Predmet.StrankaFormatedOIB>
    <izvorni_sadrzaj>  FINA, OIB 85821130368; Mate Tolja, OIB 76757315153</izvorni_sadrzaj>
    <derivirana_varijabla naziv="DomainObject.Predmet.StrankaFormatedOIB_1">  FINA, OIB 85821130368; Mate Tolja, OIB 76757315153</derivirana_varijabla>
  </DomainObject.Predmet.StrankaFormatedOIB>
  <DomainObject.Predmet.StrankaFormatedWithAdress>
    <izvorni_sadrzaj> FINA, Ivana Danila 4, 23000 Zadar; Mate Tolja, Šibenska 11a, 23000 Zadar</izvorni_sadrzaj>
    <derivirana_varijabla naziv="DomainObject.Predmet.StrankaFormatedWithAdress_1"> FINA, Ivana Danila 4, 23000 Zadar; Mate Tolja, Šibenska 11a, 23000 Zadar</derivirana_varijabla>
  </DomainObject.Predmet.StrankaFormatedWithAdress>
  <DomainObject.Predmet.StrankaFormatedWithAdressOIB>
    <izvorni_sadrzaj> FINA, OIB 85821130368, Ivana Danila 4, 23000 Zadar; Mate Tolja, OIB 76757315153, Šibenska 11a, 23000 Zadar</izvorni_sadrzaj>
    <derivirana_varijabla naziv="DomainObject.Predmet.StrankaFormatedWithAdressOIB_1"> FINA, OIB 85821130368, Ivana Danila 4, 23000 Zadar; Mate Tolja, OIB 76757315153, Šibenska 11a, 23000 Zadar</derivirana_varijabla>
  </DomainObject.Predmet.StrankaFormatedWithAdressOIB>
  <DomainObject.Predmet.StrankaWithAdress>
    <izvorni_sadrzaj>FINA Ivana Danila 4,23000 Zadar,Mate Tolja Šibenska 11a,23000 Zadar</izvorni_sadrzaj>
    <derivirana_varijabla naziv="DomainObject.Predmet.StrankaWithAdress_1">FINA Ivana Danila 4,23000 Zadar,Mate Tolja Šibenska 11a,23000 Zadar</derivirana_varijabla>
  </DomainObject.Predmet.StrankaWithAdress>
  <DomainObject.Predmet.StrankaWithAdressOIB>
    <izvorni_sadrzaj>FINA, OIB 85821130368, Ivana Danila 4,23000 Zadar,Mate Tolja, OIB 76757315153, Šibenska 11a,23000 Zadar</izvorni_sadrzaj>
    <derivirana_varijabla naziv="DomainObject.Predmet.StrankaWithAdressOIB_1">FINA, OIB 85821130368, Ivana Danila 4,23000 Zadar,Mate Tolja, OIB 76757315153, Šibenska 11a,23000 Zadar</derivirana_varijabla>
  </DomainObject.Predmet.StrankaWithAdressOIB>
  <DomainObject.Predmet.StrankaNazivFormated>
    <izvorni_sadrzaj>FINA,Mate Tolja</izvorni_sadrzaj>
    <derivirana_varijabla naziv="DomainObject.Predmet.StrankaNazivFormated_1">FINA,Mate Tolja</derivirana_varijabla>
  </DomainObject.Predmet.StrankaNazivFormated>
  <DomainObject.Predmet.StrankaNazivFormatedOIB>
    <izvorni_sadrzaj>FINA, OIB 85821130368,Mate Tolja, OIB 76757315153</izvorni_sadrzaj>
    <derivirana_varijabla naziv="DomainObject.Predmet.StrankaNazivFormatedOIB_1">FINA, OIB 85821130368,Mate Tolja, OIB 76757315153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Mate Tolja</item>
    </izvorni_sadrzaj>
    <derivirana_varijabla naziv="DomainObject.Predmet.StrankaListFormated_1">
      <item>FINA</item>
      <item>Mate Tolja</item>
    </derivirana_varijabla>
  </DomainObject.Predmet.StrankaListFormated>
  <DomainObject.Predmet.StrankaListFormatedOIB>
    <izvorni_sadrzaj>
      <item>FINA, OIB 85821130368</item>
      <item>Mate Tolja, OIB 76757315153</item>
    </izvorni_sadrzaj>
    <derivirana_varijabla naziv="DomainObject.Predmet.StrankaListFormatedOIB_1">
      <item>FINA, OIB 85821130368</item>
      <item>Mate Tolja, OIB 76757315153</item>
    </derivirana_varijabla>
  </DomainObject.Predmet.StrankaListFormatedOIB>
  <DomainObject.Predmet.StrankaListFormatedWithAdress>
    <izvorni_sadrzaj>
      <item>FINA, Ivana Danila 4, 23000 Zadar</item>
      <item>Mate Tolja, Šibenska 11a, 23000 Zadar</item>
    </izvorni_sadrzaj>
    <derivirana_varijabla naziv="DomainObject.Predmet.StrankaListFormatedWithAdress_1">
      <item>FINA, Ivana Danila 4, 23000 Zadar</item>
      <item>Mate Tolja, Šibenska 11a, 23000 Zadar</item>
    </derivirana_varijabla>
  </DomainObject.Predmet.StrankaListFormatedWithAdress>
  <DomainObject.Predmet.StrankaListFormatedWithAdressOIB>
    <izvorni_sadrzaj>
      <item>FINA, OIB 85821130368, Ivana Danila 4, 23000 Zadar</item>
      <item>Mate Tolja, OIB 76757315153, Šibenska 11a, 23000 Zadar</item>
    </izvorni_sadrzaj>
    <derivirana_varijabla naziv="DomainObject.Predmet.StrankaListFormatedWithAdressOIB_1">
      <item>FINA, OIB 85821130368, Ivana Danila 4, 23000 Zadar</item>
      <item>Mate Tolja, OIB 76757315153, Šibenska 11a, 23000 Zadar</item>
    </derivirana_varijabla>
  </DomainObject.Predmet.StrankaListFormatedWithAdressOIB>
  <DomainObject.Predmet.StrankaListNazivFormated>
    <izvorni_sadrzaj>
      <item>FINA</item>
      <item>Mate Tolja</item>
    </izvorni_sadrzaj>
    <derivirana_varijabla naziv="DomainObject.Predmet.StrankaListNazivFormated_1">
      <item>FINA</item>
      <item>Mate Tolja</item>
    </derivirana_varijabla>
  </DomainObject.Predmet.StrankaListNazivFormated>
  <DomainObject.Predmet.StrankaListNazivFormatedOIB>
    <izvorni_sadrzaj>
      <item>FINA, OIB 85821130368</item>
      <item>Mate Tolja, OIB 76757315153</item>
    </izvorni_sadrzaj>
    <derivirana_varijabla naziv="DomainObject.Predmet.StrankaListNazivFormatedOIB_1">
      <item>FINA, OIB 85821130368</item>
      <item>Mate Tolja, OIB 76757315153</item>
    </derivirana_varijabla>
  </DomainObject.Predmet.StrankaListNazivFormatedOIB>
  <DomainObject.Predmet.ProtuStrankaListFormated>
    <izvorni_sadrzaj>
      <item>BARBA IVE d.o.o. za turizam, usluge i djelatnosti turističke agencije</item>
    </izvorni_sadrzaj>
    <derivirana_varijabla naziv="DomainObject.Predmet.ProtuStrankaListFormated_1">
      <item>BARBA IVE d.o.o. za turizam, usluge i djelatnosti turističke agencije</item>
    </derivirana_varijabla>
  </DomainObject.Predmet.ProtuStrankaListFormated>
  <DomainObject.Predmet.ProtuStrankaListFormatedOIB>
    <izvorni_sadrzaj>
      <item>BARBA IVE d.o.o. za turizam, usluge i djelatnosti turističke agencije, OIB 91034799473</item>
    </izvorni_sadrzaj>
    <derivirana_varijabla naziv="DomainObject.Predmet.ProtuStrankaListFormatedOIB_1">
      <item>BARBA IVE d.o.o. za turizam, usluge i djelatnosti turističke agencije, OIB 91034799473</item>
    </derivirana_varijabla>
  </DomainObject.Predmet.ProtuStrankaListFormatedOIB>
  <DomainObject.Predmet.ProtuStrankaListFormatedWithAdress>
    <izvorni_sadrzaj>
      <item>BARBA IVE d.o.o. za turizam, usluge i djelatnosti turističke agencije, Šibenska 11/a, 23000 Zadar</item>
    </izvorni_sadrzaj>
    <derivirana_varijabla naziv="DomainObject.Predmet.ProtuStrankaListFormatedWithAdress_1">
      <item>BARBA IVE d.o.o. za turizam, usluge i djelatnosti turističke agencije, Šibenska 11/a, 23000 Zadar</item>
    </derivirana_varijabla>
  </DomainObject.Predmet.ProtuStrankaListFormatedWithAdress>
  <DomainObject.Predmet.ProtuStrankaListFormatedWithAdressOIB>
    <izvorni_sadrzaj>
      <item>BARBA IVE d.o.o. za turizam, usluge i djelatnosti turističke agencije, OIB 91034799473, Šibenska 11/a, 23000 Zadar</item>
    </izvorni_sadrzaj>
    <derivirana_varijabla naziv="DomainObject.Predmet.ProtuStrankaListFormatedWithAdressOIB_1">
      <item>BARBA IVE d.o.o. za turizam, usluge i djelatnosti turističke agencije, OIB 91034799473, Šibenska 11/a, 23000 Zadar</item>
    </derivirana_varijabla>
  </DomainObject.Predmet.ProtuStrankaListFormatedWithAdressOIB>
  <DomainObject.Predmet.ProtuStrankaListNazivFormated>
    <izvorni_sadrzaj>
      <item>BARBA IVE d.o.o. za turizam, usluge i djelatnosti turističke agencije</item>
    </izvorni_sadrzaj>
    <derivirana_varijabla naziv="DomainObject.Predmet.ProtuStrankaListNazivFormated_1">
      <item>BARBA IVE d.o.o. za turizam, usluge i djelatnosti turističke agencije</item>
    </derivirana_varijabla>
  </DomainObject.Predmet.ProtuStrankaListNazivFormated>
  <DomainObject.Predmet.ProtuStrankaListNazivFormatedOIB>
    <izvorni_sadrzaj>
      <item>BARBA IVE d.o.o. za turizam, usluge i djelatnosti turističke agencije, OIB 91034799473</item>
    </izvorni_sadrzaj>
    <derivirana_varijabla naziv="DomainObject.Predmet.ProtuStrankaListNazivFormatedOIB_1">
      <item>BARBA IVE d.o.o. za turizam, usluge i djelatnosti turističke agencije, OIB 91034799473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St-124/2019-45</izvorni_sadrzaj>
    <derivirana_varijabla naziv="DomainObject.PoslovniBrojDokumenta_1">St-124/2019-45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BARBA IVE d.o.o. za turizam, usluge i djelatnosti turističke agencije</izvorni_sadrzaj>
    <derivirana_varijabla naziv="DomainObject.Predmet.ProtustrankaIDrugi_1">BARBA IVE d.o.o. za turizam, usluge i djelatnosti turističke agencije</derivirana_varijabla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>BARBA IVE d.o.o. za turizam, usluge i djelatnosti turističke agencije, OIB 91034799473, Šibenska 11/a, 23000 Zadar</izvorni_sadrzaj>
    <derivirana_varijabla naziv="DomainObject.Predmet.ProtustrankaIDrugiAdressOIB_1">BARBA IVE d.o.o. za turizam, usluge i djelatnosti turističke agencije, OIB 91034799473, Šibenska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BARBA IVE d.o.o. za turizam, usluge i djelatnosti turističke agencije</item>
      <item>Mate Tolja</item>
      <item>Mate Tolja</item>
    </izvorni_sadrzaj>
    <derivirana_varijabla naziv="DomainObject.Predmet.SudioniciListNaziv_1">
      <item>FINA</item>
      <item>BARBA IVE d.o.o. za turizam, usluge i djelatnosti turističke agencije</item>
      <item>Mate Tolja</item>
      <item>Mate Tolja</item>
    </derivirana_varijabla>
  </DomainObject.Predmet.SudioniciListNaziv>
  <DomainObject.Predmet.SudioniciListAdressOIB>
    <izvorni_sadrzaj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  <item>Mate Tolja, OIB 76757315153, Šibenska 11a,23000 Zadar</item>
    </izvorni_sadrzaj>
    <derivirana_varijabla naziv="DomainObject.Predmet.SudioniciListAdressOIB_1"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  <item>Mate Tolja, OIB 76757315153, Šibenska 11a,23000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91034799473</item>
      <item>, OIB 76757315153</item>
      <item>, OIB 76757315153</item>
    </izvorni_sadrzaj>
    <derivirana_varijabla naziv="DomainObject.Predmet.SudioniciListNazivOIB_1">
      <item>, OIB 85821130368</item>
      <item>, OIB 91034799473</item>
      <item>, OIB 76757315153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CD4CE-C778-417D-BDBA-1D3B9048EAE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161</properties:Words>
  <properties:Characters>889</properties:Characters>
  <properties:Lines>35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2020-12-08T14:10:00Z</dcterms:created>
  <dc:creator>abajlo</dc:creator>
  <cp:lastModifiedBy>Ante Rubelj</cp:lastModifiedBy>
  <cp:lastPrinted>2019-09-24T07:41:00Z</cp:lastPrinted>
  <dcterms:modified xmlns:xsi="http://www.w3.org/2001/XMLSchema-instance" xsi:type="dcterms:W3CDTF">2020-12-09T12:28:00Z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St-124/2019-45 / Zapisnik - Skupština vjerovnika (1St-124-19 skupština vjerovnika 9.12.2020.docx)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